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996A0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SHIRWYND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EC4344A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Hathersage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 Yeoman.</w:t>
      </w:r>
    </w:p>
    <w:p w14:paraId="2816F59E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D9761C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94BD22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Saer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Magson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1D28743B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Hathersage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Mora, Nottinghamshire(q.v.), and William</w:t>
      </w:r>
    </w:p>
    <w:p w14:paraId="33FFBBB9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Cutteler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Chesterfield(q.v.).</w:t>
      </w:r>
    </w:p>
    <w:p w14:paraId="74D17C33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396A21F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D640D2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81B606" w14:textId="77777777" w:rsidR="00D3230B" w:rsidRDefault="00D3230B" w:rsidP="00D323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2022</w:t>
      </w:r>
    </w:p>
    <w:p w14:paraId="3F49A2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B8922" w14:textId="77777777" w:rsidR="00D3230B" w:rsidRDefault="00D3230B" w:rsidP="009139A6">
      <w:r>
        <w:separator/>
      </w:r>
    </w:p>
  </w:endnote>
  <w:endnote w:type="continuationSeparator" w:id="0">
    <w:p w14:paraId="47346EBF" w14:textId="77777777" w:rsidR="00D3230B" w:rsidRDefault="00D323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356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B8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82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BAFBD" w14:textId="77777777" w:rsidR="00D3230B" w:rsidRDefault="00D3230B" w:rsidP="009139A6">
      <w:r>
        <w:separator/>
      </w:r>
    </w:p>
  </w:footnote>
  <w:footnote w:type="continuationSeparator" w:id="0">
    <w:p w14:paraId="31537EFF" w14:textId="77777777" w:rsidR="00D3230B" w:rsidRDefault="00D323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B5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6A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73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30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230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0C3DB"/>
  <w15:chartTrackingRefBased/>
  <w15:docId w15:val="{EB41C2E5-5F2E-45DD-9F16-4FCA76912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23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2022-07-16T11:38:00Z</dcterms:created>
  <dcterms:modified xsi:type="dcterms:W3CDTF">2022-07-16T11:39:00Z</dcterms:modified>
</cp:coreProperties>
</file>